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15C7" w:rsidRDefault="005D09EE" w:rsidP="00EF7B68">
      <w:pPr>
        <w:jc w:val="center"/>
      </w:pPr>
      <w:r>
        <w:rPr>
          <w:noProof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29.45pt;margin-top:222.75pt;width:227.95pt;height:39.05pt;z-index:5" filled="f" stroked="f">
            <v:textbox style="mso-next-textbox:#_x0000_s1033" inset="0,0,0,0">
              <w:txbxContent>
                <w:p w:rsidR="00A1328D" w:rsidRPr="003F0BF6" w:rsidRDefault="00904FEB" w:rsidP="00153343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</w:pP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お手数ながら10月31日までにご都合のほどをお知らせください。</w:t>
                  </w:r>
                </w:p>
                <w:p w:rsidR="00153343" w:rsidRPr="003F0BF6" w:rsidRDefault="00904FEB" w:rsidP="00153343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/>
                      <w:color w:val="404040"/>
                      <w:kern w:val="0"/>
                      <w:sz w:val="15"/>
                      <w:szCs w:val="15"/>
                    </w:rPr>
                  </w:pP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なお、当日は平服にてお越しください。</w:t>
                  </w:r>
                </w:p>
              </w:txbxContent>
            </v:textbox>
          </v:shape>
        </w:pict>
      </w:r>
      <w:r>
        <w:rPr>
          <w:noProof/>
          <w:szCs w:val="20"/>
        </w:rPr>
        <w:pict>
          <v:shape id="_x0000_s1032" type="#_x0000_t202" style="position:absolute;left:0;text-align:left;margin-left:29.45pt;margin-top:148pt;width:227.95pt;height:75.75pt;z-index:4" filled="f" stroked="f">
            <v:textbox style="mso-next-textbox:#_x0000_s1032" inset="0,0,0,0">
              <w:txbxContent>
                <w:p w:rsidR="00CE2237" w:rsidRPr="003F0BF6" w:rsidRDefault="00C74DB0" w:rsidP="00CE2237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</w:pPr>
                  <w:r w:rsidRPr="00A1328D">
                    <w:rPr>
                      <w:rFonts w:ascii="しねきゃぷしょん" w:eastAsia="ＭＳ Ｐゴシック" w:hAnsi="ＭＳ Ｐゴシック" w:hint="eastAsia"/>
                      <w:b/>
                      <w:color w:val="FF99CC"/>
                      <w:kern w:val="0"/>
                      <w:sz w:val="15"/>
                      <w:szCs w:val="15"/>
                    </w:rPr>
                    <w:t>♥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b/>
                      <w:color w:val="404040"/>
                      <w:kern w:val="0"/>
                      <w:sz w:val="15"/>
                      <w:szCs w:val="15"/>
                    </w:rPr>
                    <w:t>日時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：2011年11月22日</w:t>
                  </w: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(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土曜日</w:t>
                  </w: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)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　開場：16時　開宴：16時半</w:t>
                  </w:r>
                </w:p>
                <w:p w:rsidR="00CE2237" w:rsidRPr="003F0BF6" w:rsidRDefault="00C74DB0" w:rsidP="00CE2237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</w:pPr>
                  <w:r w:rsidRPr="00A1328D">
                    <w:rPr>
                      <w:rFonts w:ascii="しねきゃぷしょん" w:eastAsia="ＭＳ Ｐゴシック" w:hAnsi="ＭＳ Ｐゴシック" w:hint="eastAsia"/>
                      <w:b/>
                      <w:color w:val="FF99CC"/>
                      <w:kern w:val="0"/>
                      <w:sz w:val="15"/>
                      <w:szCs w:val="15"/>
                    </w:rPr>
                    <w:t>♥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b/>
                      <w:color w:val="404040"/>
                      <w:kern w:val="0"/>
                      <w:sz w:val="15"/>
                      <w:szCs w:val="15"/>
                    </w:rPr>
                    <w:t>会費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：男性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 8,000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円　女性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 6,000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円</w:t>
                  </w:r>
                </w:p>
                <w:p w:rsidR="00CE2237" w:rsidRPr="00A1328D" w:rsidRDefault="00C74DB0" w:rsidP="00CE2237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ＭＳ Ｐゴシック" w:eastAsia="ＭＳ Ｐゴシック" w:hAnsi="ＭＳ Ｐゴシック"/>
                      <w:color w:val="361222"/>
                      <w:kern w:val="0"/>
                      <w:sz w:val="15"/>
                      <w:szCs w:val="15"/>
                    </w:rPr>
                  </w:pPr>
                  <w:r w:rsidRPr="00A1328D">
                    <w:rPr>
                      <w:rFonts w:ascii="しねきゃぷしょん" w:eastAsia="ＭＳ Ｐゴシック" w:hAnsi="ＭＳ Ｐゴシック" w:hint="eastAsia"/>
                      <w:b/>
                      <w:color w:val="FF99CC"/>
                      <w:kern w:val="0"/>
                      <w:sz w:val="15"/>
                      <w:szCs w:val="15"/>
                    </w:rPr>
                    <w:t>♥</w:t>
                  </w:r>
                  <w:r w:rsidR="003D0362" w:rsidRPr="003F0BF6">
                    <w:rPr>
                      <w:rFonts w:ascii="しねきゃぷしょん" w:eastAsia="しねきゃぷしょん" w:hAnsi="しねきゃぷしょん" w:hint="eastAsia"/>
                      <w:b/>
                      <w:color w:val="404040"/>
                      <w:kern w:val="0"/>
                      <w:sz w:val="15"/>
                      <w:szCs w:val="15"/>
                    </w:rPr>
                    <w:t>場所</w:t>
                  </w:r>
                  <w:r w:rsidR="003D036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：レストラン＆バー茶々丸</w:t>
                  </w:r>
                  <w:r w:rsidR="00153343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　</w:t>
                  </w:r>
                  <w:r w:rsidR="009220F5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東京都港区六本木0-0-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0  </w:t>
                  </w:r>
                  <w:r w:rsidR="009220F5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一刻館ビル1F</w:t>
                  </w:r>
                  <w:r w:rsidR="00153343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 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 </w:t>
                  </w:r>
                  <w:r w:rsidR="00153343" w:rsidRPr="003F0BF6">
                    <w:rPr>
                      <w:rFonts w:ascii="しねきゃぷしょん" w:eastAsia="ＭＳ Ｐゴシック" w:hAnsi="ＭＳ Ｐゴシック" w:hint="eastAsia"/>
                      <w:color w:val="404040"/>
                      <w:kern w:val="0"/>
                      <w:sz w:val="15"/>
                      <w:szCs w:val="15"/>
                    </w:rPr>
                    <w:t>☎</w:t>
                  </w:r>
                  <w:r w:rsidR="00153343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00-0000-0000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  </w:t>
                  </w:r>
                  <w:r w:rsidR="00904FEB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URL:http://www.chachamaru.xxx</w:t>
                  </w:r>
                </w:p>
              </w:txbxContent>
            </v:textbox>
          </v:shape>
        </w:pict>
      </w:r>
      <w:r w:rsidRPr="006678D4">
        <w:rPr>
          <w:szCs w:val="20"/>
        </w:rPr>
        <w:pict>
          <v:shape id="_x0000_s1027" type="#_x0000_t202" style="position:absolute;left:0;text-align:left;margin-left:29.55pt;margin-top:73.3pt;width:227.95pt;height:74.7pt;z-index:1" filled="f" stroked="f">
            <v:textbox style="mso-next-textbox:#_x0000_s1027" inset="0,0,0,0">
              <w:txbxContent>
                <w:p w:rsidR="00F96A9B" w:rsidRPr="003F0BF6" w:rsidRDefault="00736D6F" w:rsidP="00736D6F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</w:pP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この度、五代裕作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さんと</w:t>
                  </w: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音無響子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さんが</w:t>
                  </w: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、めでたく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結婚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の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運び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となりました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。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つきましては、お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二人の門出を祝福し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結婚式二次会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を開催したいと思います。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お忙しいと存じますが</w:t>
                  </w:r>
                  <w:r w:rsidR="00A1328D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、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ぜひ</w:t>
                  </w:r>
                  <w:r w:rsidR="000938C2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ご出席ください</w:t>
                  </w:r>
                  <w:r w:rsidR="00CE2237"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。</w:t>
                  </w:r>
                </w:p>
                <w:p w:rsidR="000315C7" w:rsidRPr="003F0BF6" w:rsidRDefault="00F96A9B" w:rsidP="00F96A9B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center"/>
                    <w:rPr>
                      <w:rFonts w:ascii="しねきゃぷしょん" w:eastAsia="しねきゃぷしょん" w:hAnsi="しねきゃぷしょん"/>
                      <w:color w:val="404040"/>
                      <w:kern w:val="0"/>
                      <w:sz w:val="15"/>
                      <w:szCs w:val="15"/>
                    </w:rPr>
                  </w:pPr>
                  <w:r w:rsidRPr="003F0BF6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記</w:t>
                  </w:r>
                </w:p>
                <w:p w:rsidR="000315C7" w:rsidRPr="00A1328D" w:rsidRDefault="003F0BF6" w:rsidP="00736D6F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ＭＳ Ｐゴシック" w:eastAsia="ＭＳ Ｐゴシック" w:hAnsi="ＭＳ Ｐゴシック"/>
                      <w:color w:val="361222"/>
                      <w:kern w:val="0"/>
                      <w:sz w:val="15"/>
                      <w:szCs w:val="15"/>
                    </w:rPr>
                  </w:pPr>
                </w:p>
              </w:txbxContent>
            </v:textbox>
          </v:shape>
        </w:pict>
      </w:r>
      <w:r>
        <w:rPr>
          <w:noProof/>
          <w:szCs w:val="20"/>
        </w:rPr>
        <w:pict>
          <v:shape id="_x0000_s1031" type="#_x0000_t202" style="position:absolute;left:0;text-align:left;margin-left:44.1pt;margin-top:55.3pt;width:100.4pt;height:18pt;z-index:3" stroked="f">
            <v:fill opacity="0"/>
            <v:textbox inset="5.85pt,.7pt,5.85pt,.7pt">
              <w:txbxContent>
                <w:p w:rsidR="008B0A42" w:rsidRPr="003D0362" w:rsidRDefault="008B0A42">
                  <w:pPr>
                    <w:rPr>
                      <w:rFonts w:ascii="Bauhaus 93" w:eastAsia="小塚明朝 Std B" w:hAnsi="Bauhaus 93"/>
                      <w:color w:val="F79646"/>
                    </w:rPr>
                  </w:pPr>
                  <w:r w:rsidRPr="003F0BF6">
                    <w:rPr>
                      <w:rFonts w:ascii="Bauhaus 93" w:eastAsia="小塚明朝 Std B" w:hAnsi="Bauhaus 93"/>
                      <w:color w:val="808080"/>
                      <w:sz w:val="20"/>
                    </w:rPr>
                    <w:t>YUSAKU</w:t>
                  </w:r>
                  <w:r w:rsidR="00736D6F" w:rsidRPr="003D0362">
                    <w:rPr>
                      <w:rFonts w:ascii="Bauhaus 93" w:eastAsia="小塚明朝 Std B" w:hAnsi="Bauhaus 93" w:hint="eastAsia"/>
                      <w:color w:val="F79646"/>
                      <w:sz w:val="20"/>
                    </w:rPr>
                    <w:t xml:space="preserve"> </w:t>
                  </w:r>
                  <w:r w:rsidR="00736D6F" w:rsidRPr="00736D6F">
                    <w:rPr>
                      <w:rFonts w:ascii="Bauhaus 93" w:eastAsia="小塚明朝 Std B" w:hAnsi="Bauhaus 93" w:hint="eastAsia"/>
                      <w:color w:val="FF99CC"/>
                      <w:sz w:val="16"/>
                      <w:szCs w:val="16"/>
                    </w:rPr>
                    <w:t>♥</w:t>
                  </w:r>
                  <w:r w:rsidR="00736D6F" w:rsidRPr="003D0362">
                    <w:rPr>
                      <w:rFonts w:ascii="Bauhaus 93" w:eastAsia="小塚明朝 Std B" w:hAnsi="Bauhaus 93" w:hint="eastAsia"/>
                      <w:color w:val="F79646"/>
                      <w:sz w:val="20"/>
                    </w:rPr>
                    <w:t xml:space="preserve"> </w:t>
                  </w:r>
                  <w:r w:rsidRPr="003F0BF6">
                    <w:rPr>
                      <w:rFonts w:ascii="Bauhaus 93" w:eastAsia="小塚明朝 Std B" w:hAnsi="Bauhaus 93"/>
                      <w:color w:val="808080"/>
                      <w:sz w:val="20"/>
                    </w:rPr>
                    <w:t>KYOKO</w:t>
                  </w:r>
                </w:p>
              </w:txbxContent>
            </v:textbox>
          </v:shape>
        </w:pict>
      </w:r>
      <w:r>
        <w:rPr>
          <w:noProof/>
          <w:szCs w:val="20"/>
        </w:rPr>
        <w:pict>
          <v:shape id="_x0000_s1030" type="#_x0000_t202" style="position:absolute;left:0;text-align:left;margin-left:29.55pt;margin-top:26.9pt;width:225pt;height:45.9pt;z-index:2;mso-wrap-style:none" strokecolor="#7f7f7f" strokeweight="4.5pt">
            <v:stroke linestyle="thickThin"/>
            <v:shadow color="#868686"/>
            <v:textbox style="mso-fit-shape-to-text:t" inset="5.85pt,.7pt,5.85pt,.7pt">
              <w:txbxContent>
                <w:p w:rsidR="00164FCB" w:rsidRDefault="00736D6F">
                  <w:r w:rsidRPr="008B0A42">
                    <w:rPr>
                      <w:rFonts w:ascii="X-Files" w:hAnsi="X-Files"/>
                    </w:rPr>
                    <w:pict>
                      <v:shapetype id="_x0000_t156" coordsize="21600,21600" o:spt="156" adj="2809,10800" path="m@25@0c@26@3@27@1@28@0m@21@4c@22@5@23@6@24@4e">
                        <v:formulas>
                          <v:f eqn="val #0"/>
                          <v:f eqn="prod @0 41 9"/>
                          <v:f eqn="prod @0 23 9"/>
                          <v:f eqn="sum 0 0 @2"/>
                          <v:f eqn="sum 21600 0 #0"/>
                          <v:f eqn="sum 21600 0 @1"/>
                          <v:f eqn="sum 21600 0 @3"/>
                          <v:f eqn="sum #1 0 10800"/>
                          <v:f eqn="sum 21600 0 #1"/>
                          <v:f eqn="prod @8 2 3"/>
                          <v:f eqn="prod @8 4 3"/>
                          <v:f eqn="prod @8 2 1"/>
                          <v:f eqn="sum 21600 0 @9"/>
                          <v:f eqn="sum 21600 0 @10"/>
                          <v:f eqn="sum 21600 0 @11"/>
                          <v:f eqn="prod #1 2 3"/>
                          <v:f eqn="prod #1 4 3"/>
                          <v:f eqn="prod #1 2 1"/>
                          <v:f eqn="sum 21600 0 @15"/>
                          <v:f eqn="sum 21600 0 @16"/>
                          <v:f eqn="sum 21600 0 @17"/>
                          <v:f eqn="if @7 @14 0"/>
                          <v:f eqn="if @7 @13 @15"/>
                          <v:f eqn="if @7 @12 @16"/>
                          <v:f eqn="if @7 21600 @17"/>
                          <v:f eqn="if @7 0 @20"/>
                          <v:f eqn="if @7 @9 @19"/>
                          <v:f eqn="if @7 @10 @18"/>
                          <v:f eqn="if @7 @11 21600"/>
                          <v:f eqn="sum @24 0 @21"/>
                          <v:f eqn="sum @4 0 @0"/>
                          <v:f eqn="max @21 @25"/>
                          <v:f eqn="min @24 @28"/>
                          <v:f eqn="prod @0 2 1"/>
                          <v:f eqn="sum 21600 0 @33"/>
                          <v:f eqn="mid @26 @27"/>
                          <v:f eqn="mid @24 @28"/>
                          <v:f eqn="mid @22 @23"/>
                          <v:f eqn="mid @21 @25"/>
                        </v:formulas>
                        <v:path textpathok="t" o:connecttype="custom" o:connectlocs="@35,@0;@38,10800;@37,@4;@36,10800" o:connectangles="270,180,90,0"/>
                        <v:textpath on="t" fitshape="t" xscale="t"/>
                        <v:handles>
                          <v:h position="topLeft,#0" yrange="0,4459"/>
                          <v:h position="#1,bottomRight" xrange="8640,12960"/>
                        </v:handles>
                        <o:lock v:ext="edit" text="t" shapetype="t"/>
                      </v:shapetype>
                      <v:shape id="_x0000_i1025" type="#_x0000_t156" style="width:205.85pt;height:33.45pt" fillcolor="#f9c" stroked="f">
                        <v:fill color2="#099"/>
                        <v:shadow on="t" color="silver" opacity="52429f" offset="3pt,3pt"/>
                        <v:textpath style="font-family:&quot;Bauhaus 93&quot;;font-size:24pt;v-text-kern:t" trim="t" fitpath="t" xscale="f" string="WEDDING PARTY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left:0;text-align:left;margin-left:133.6pt;margin-top:389.3pt;width:144.35pt;height:16.55pt;z-index:7" filled="f" stroked="f">
            <v:textbox style="mso-next-textbox:#_x0000_s1035" inset="0,0,0,0">
              <w:txbxContent>
                <w:p w:rsidR="00F96A9B" w:rsidRPr="00A1328D" w:rsidRDefault="00F96A9B" w:rsidP="00F96A9B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しねきゃぷしょん" w:eastAsia="しねきゃぷしょん" w:hAnsi="しねきゃぷしょん"/>
                      <w:color w:val="361222"/>
                      <w:kern w:val="0"/>
                      <w:sz w:val="15"/>
                      <w:szCs w:val="15"/>
                    </w:rPr>
                  </w:pPr>
                  <w:r w:rsidRPr="00A1328D">
                    <w:rPr>
                      <w:rFonts w:ascii="しねきゃぷしょん" w:eastAsia="しねきゃぷしょん" w:hAnsi="しねきゃぷしょん" w:hint="eastAsia"/>
                      <w:color w:val="FF99CC"/>
                      <w:kern w:val="0"/>
                      <w:sz w:val="15"/>
                      <w:szCs w:val="15"/>
                    </w:rPr>
                    <w:t>◆</w:t>
                  </w:r>
                  <w:r w:rsidRPr="00F96A9B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 xml:space="preserve">幹事：一の瀬花枝　</w:t>
                  </w:r>
                  <w:r w:rsidRPr="00F96A9B">
                    <w:rPr>
                      <w:rFonts w:ascii="しねきゃぷしょん" w:eastAsia="ＭＳ Ｐゴシック" w:hAnsi="ＭＳ Ｐゴシック" w:hint="eastAsia"/>
                      <w:color w:val="404040"/>
                      <w:kern w:val="0"/>
                      <w:sz w:val="15"/>
                      <w:szCs w:val="15"/>
                    </w:rPr>
                    <w:t>☎</w:t>
                  </w:r>
                  <w:r w:rsidRPr="00F96A9B">
                    <w:rPr>
                      <w:rFonts w:ascii="しねきゃぷしょん" w:eastAsia="しねきゃぷしょん" w:hAnsi="しねきゃぷしょん" w:hint="eastAsia"/>
                      <w:color w:val="404040"/>
                      <w:kern w:val="0"/>
                      <w:sz w:val="15"/>
                      <w:szCs w:val="15"/>
                    </w:rPr>
                    <w:t>090-0000-0000</w:t>
                  </w:r>
                  <w:r w:rsidRPr="00A1328D">
                    <w:rPr>
                      <w:rFonts w:ascii="しねきゃぷしょん" w:eastAsia="しねきゃぷしょん" w:hAnsi="しねきゃぷしょん" w:hint="eastAsia"/>
                      <w:color w:val="FF99CC"/>
                      <w:kern w:val="0"/>
                      <w:sz w:val="15"/>
                      <w:szCs w:val="15"/>
                    </w:rPr>
                    <w:t>◆</w:t>
                  </w:r>
                </w:p>
                <w:p w:rsidR="00F96A9B" w:rsidRPr="00F96A9B" w:rsidRDefault="00F96A9B" w:rsidP="00F96A9B">
                  <w:pPr>
                    <w:widowControl/>
                    <w:tabs>
                      <w:tab w:val="left" w:pos="560"/>
                      <w:tab w:val="left" w:pos="1120"/>
                      <w:tab w:val="left" w:pos="1680"/>
                      <w:tab w:val="left" w:pos="2240"/>
                      <w:tab w:val="left" w:pos="2800"/>
                      <w:tab w:val="left" w:pos="3360"/>
                      <w:tab w:val="left" w:pos="3920"/>
                      <w:tab w:val="left" w:pos="4480"/>
                      <w:tab w:val="left" w:pos="5040"/>
                      <w:tab w:val="left" w:pos="5600"/>
                      <w:tab w:val="left" w:pos="6160"/>
                      <w:tab w:val="left" w:pos="6720"/>
                    </w:tabs>
                    <w:autoSpaceDE w:val="0"/>
                    <w:autoSpaceDN w:val="0"/>
                    <w:adjustRightInd w:val="0"/>
                    <w:spacing w:line="360" w:lineRule="exact"/>
                    <w:jc w:val="left"/>
                    <w:rPr>
                      <w:rFonts w:ascii="ＭＳ Ｐゴシック" w:eastAsia="ＭＳ Ｐゴシック" w:hAnsi="ＭＳ Ｐゴシック"/>
                      <w:color w:val="361222"/>
                      <w:kern w:val="0"/>
                      <w:sz w:val="1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2" o:spid="_x0000_s1036" type="#_x0000_t75" style="position:absolute;left:0;text-align:left;margin-left:0;margin-top:-1.95pt;width:282.95pt;height:419.3pt;z-index:-1;visibility:visible">
            <v:imagedata r:id="rId10" o:title="nijikaikanjidou_A6_001"/>
          </v:shape>
        </w:pict>
      </w:r>
      <w:r w:rsidR="00A1328D">
        <w:rPr>
          <w:noProof/>
        </w:rPr>
        <w:pict>
          <v:shape id="_x0000_s1034" type="#_x0000_t75" style="position:absolute;left:0;text-align:left;margin-left:24.8pt;margin-top:292.1pt;width:135pt;height:86.3pt;z-index:6">
            <v:imagedata r:id="rId11" o:title="map"/>
          </v:shape>
        </w:pict>
      </w:r>
    </w:p>
    <w:sectPr w:rsidR="000315C7" w:rsidSect="005D09EE">
      <w:pgSz w:w="5670" w:h="8392" w:code="43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0BF6" w:rsidRDefault="003F0BF6" w:rsidP="00541282">
      <w:r>
        <w:separator/>
      </w:r>
    </w:p>
  </w:endnote>
  <w:endnote w:type="continuationSeparator" w:id="0">
    <w:p w:rsidR="003F0BF6" w:rsidRDefault="003F0BF6" w:rsidP="005412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しねきゃぷしょん">
    <w:panose1 w:val="02000600000000000000"/>
    <w:charset w:val="80"/>
    <w:family w:val="auto"/>
    <w:pitch w:val="variable"/>
    <w:sig w:usb0="A00002BF" w:usb1="68C7FCFB" w:usb2="00000010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小塚明朝 Std B">
    <w:panose1 w:val="00000000000000000000"/>
    <w:charset w:val="80"/>
    <w:family w:val="roman"/>
    <w:notTrueType/>
    <w:pitch w:val="variable"/>
    <w:sig w:usb0="800002EF" w:usb1="6AC7FCF8" w:usb2="00000012" w:usb3="00000000" w:csb0="00020005" w:csb1="00000000"/>
  </w:font>
  <w:font w:name="X-Files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0BF6" w:rsidRDefault="003F0BF6" w:rsidP="00541282">
      <w:r>
        <w:separator/>
      </w:r>
    </w:p>
  </w:footnote>
  <w:footnote w:type="continuationSeparator" w:id="0">
    <w:p w:rsidR="003F0BF6" w:rsidRDefault="003F0BF6" w:rsidP="0054128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48"/>
  <w:removePersonalInformation/>
  <w:removeDateAndTime/>
  <w:embedSystemFonts/>
  <w:bordersDoNotSurroundHeader/>
  <w:bordersDoNotSurroundFooter/>
  <w:proofState w:spelling="clean" w:grammar="dirty"/>
  <w:attachedTemplate r:id="rId1"/>
  <w:doNotTrackMoves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7170">
      <v:textbox inset="5.85pt,.7pt,5.85pt,.7pt"/>
      <o:colormru v:ext="edit" colors="#f9c"/>
      <o:colormenu v:ext="edit" fillcolor="#f9c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00BC2"/>
    <w:rsid w:val="000938C2"/>
    <w:rsid w:val="00153343"/>
    <w:rsid w:val="00164FCB"/>
    <w:rsid w:val="001C69CE"/>
    <w:rsid w:val="002409D6"/>
    <w:rsid w:val="002B1E02"/>
    <w:rsid w:val="00330551"/>
    <w:rsid w:val="00387A53"/>
    <w:rsid w:val="003D0362"/>
    <w:rsid w:val="003F0BF6"/>
    <w:rsid w:val="004F6DA0"/>
    <w:rsid w:val="00541282"/>
    <w:rsid w:val="005C49EB"/>
    <w:rsid w:val="005D09EE"/>
    <w:rsid w:val="006678D4"/>
    <w:rsid w:val="00736D6F"/>
    <w:rsid w:val="008B0A42"/>
    <w:rsid w:val="00904FEB"/>
    <w:rsid w:val="009220F5"/>
    <w:rsid w:val="00A1328D"/>
    <w:rsid w:val="00B00BC2"/>
    <w:rsid w:val="00B91B72"/>
    <w:rsid w:val="00C74DB0"/>
    <w:rsid w:val="00CE2237"/>
    <w:rsid w:val="00EE6739"/>
    <w:rsid w:val="00EF7B68"/>
    <w:rsid w:val="00F96A9B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uiCompat97To2003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v:textbox inset="5.85pt,.7pt,5.85pt,.7pt"/>
      <o:colormru v:ext="edit" colors="#f9c"/>
      <o:colormenu v:ext="edit" fillcolor="#f9c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List Paragraph" w:semiHidden="0" w:uiPriority="34" w:unhideWhenUsed="0" w:qFormat="1"/>
    <w:lsdException w:name="Bibliography" w:uiPriority="37"/>
  </w:latentStyles>
  <w:style w:type="paragraph" w:default="1" w:styleId="a">
    <w:name w:val="Normal"/>
    <w:qFormat/>
    <w:rsid w:val="001C69CE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54128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541282"/>
    <w:rPr>
      <w:kern w:val="2"/>
      <w:sz w:val="24"/>
      <w:szCs w:val="24"/>
    </w:rPr>
  </w:style>
  <w:style w:type="paragraph" w:styleId="a5">
    <w:name w:val="footer"/>
    <w:basedOn w:val="a"/>
    <w:link w:val="a6"/>
    <w:uiPriority w:val="99"/>
    <w:semiHidden/>
    <w:unhideWhenUsed/>
    <w:rsid w:val="0054128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541282"/>
    <w:rPr>
      <w:kern w:val="2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EF7B68"/>
    <w:rPr>
      <w:rFonts w:ascii="Arial" w:eastAsia="ＭＳ ゴシック" w:hAnsi="Arial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EF7B68"/>
    <w:rPr>
      <w:rFonts w:ascii="Arial" w:eastAsia="ＭＳ ゴシック" w:hAnsi="Arial" w:cs="Times New Roman"/>
      <w:kern w:val="2"/>
      <w:sz w:val="18"/>
      <w:szCs w:val="18"/>
    </w:rPr>
  </w:style>
  <w:style w:type="character" w:styleId="a9">
    <w:name w:val="Hyperlink"/>
    <w:basedOn w:val="a0"/>
    <w:uiPriority w:val="99"/>
    <w:unhideWhenUsed/>
    <w:rsid w:val="00904FEB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gif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omo\AppData\Roaming\Microsoft\Templates\MacOffice_Multipurpose_Party3.dot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/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F6E1CA76AAD4564AAF106FC3CFA868360400186944AA932D8046A3B88E9B37BEBDF5" ma:contentTypeVersion="28" ma:contentTypeDescription="Create a new document." ma:contentTypeScope="" ma:versionID="a6ef4ed32b9e2f717850d72af07647b5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090ED2-4A26-46BB-8F5C-5CDA5CE7203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60B3658-C802-4614-8462-E5D9AF5246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D37DFA-16FE-4E22-AC50-8A5DD7274A21}">
  <ds:schemaRefs>
    <ds:schemaRef ds:uri="http://schemas.microsoft.com/office/2006/metadata/contentType"/>
    <ds:schemaRef ds:uri="http://schemas.microsoft.com/office/2006/metadata/properties/metaAttributes"/>
  </ds:schemaRefs>
</ds:datastoreItem>
</file>

<file path=customXml/itemProps4.xml><?xml version="1.0" encoding="utf-8"?>
<ds:datastoreItem xmlns:ds="http://schemas.openxmlformats.org/officeDocument/2006/customXml" ds:itemID="{22BBDA0B-A1AF-4104-A3D0-1A45CEA694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MacOffice_Multipurpose_Party3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案内状</vt:lpstr>
    </vt:vector>
  </TitlesOfParts>
  <LinksUpToDate>false</LinksUpToDate>
  <CharactersWithSpaces>8</CharactersWithSpaces>
  <SharedDoc>false</SharedDoc>
  <HyperlinkBase/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二次会招待状ハガキ</dc:title>
  <dc:creator>二次会幹事道コーポレーション</dc:creator>
  <dc:description>そのままはもちろん、改編してもネット上での再配布はご容赦ください。</dc:description>
  <cp:lastModifiedBy/>
  <dcterms:created xsi:type="dcterms:W3CDTF">2011-05-18T10:04:00Z</dcterms:created>
  <dcterms:modified xsi:type="dcterms:W3CDTF">2011-05-18T10:04:00Z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TC103509749990</vt:lpwstr>
  </property>
</Properties>
</file>